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36072C">
        <w:rPr>
          <w:b/>
          <w:bCs/>
        </w:rPr>
        <w:t>КА</w:t>
      </w:r>
      <w:r w:rsidR="00915A9D">
        <w:rPr>
          <w:b/>
          <w:bCs/>
        </w:rPr>
        <w:t>ПЦЕГАЙТУЙСКОЕ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2535F1" w:rsidP="00B873E3">
      <w:pPr>
        <w:pStyle w:val="26"/>
        <w:tabs>
          <w:tab w:val="right" w:leader="dot" w:pos="10195"/>
        </w:tabs>
        <w:rPr>
          <w:rFonts w:ascii="Calibri" w:hAnsi="Calibri"/>
          <w:smallCaps w:val="0"/>
          <w:noProof/>
          <w:sz w:val="22"/>
          <w:szCs w:val="22"/>
          <w:lang w:eastAsia="ru-RU"/>
        </w:rPr>
      </w:pPr>
      <w:r w:rsidRPr="002535F1">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2535F1">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915A9D">
          <w:rPr>
            <w:rStyle w:val="ac"/>
            <w:noProof/>
          </w:rPr>
          <w:t>Капцегайтуйское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915A9D">
          <w:rPr>
            <w:rStyle w:val="ac"/>
            <w:noProof/>
          </w:rPr>
          <w:t>Капцегайтуйское</w:t>
        </w:r>
        <w:r w:rsidR="00DC4180">
          <w:rPr>
            <w:rStyle w:val="ac"/>
            <w:noProof/>
          </w:rPr>
          <w:t>»</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2535F1"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2535F1"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2B7D73">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2B7D73">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2B7D73">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2B7D73">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2B7D73">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2B7D73">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2B7D73">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2535F1"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447DB8">
          <w:rPr>
            <w:rStyle w:val="ac"/>
            <w:noProof/>
          </w:rPr>
          <w:t>5</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2535F1"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447DB8" w:rsidRDefault="00447DB8"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915A9D">
        <w:rPr>
          <w:b/>
          <w:bCs/>
        </w:rPr>
        <w:t>КАПЦЕГАЙТУЙСКОЕ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915A9D">
        <w:rPr>
          <w:rFonts w:ascii="Times New Roman" w:hAnsi="Times New Roman" w:cs="Times New Roman"/>
          <w:sz w:val="24"/>
          <w:szCs w:val="24"/>
        </w:rPr>
        <w:t>Капцегайтуйское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915A9D">
        <w:t>Капцегайтуйское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915A9D">
        <w:t>Капцегайтуйское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915A9D">
        <w:t>Капцегайтуйское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w:t>
      </w:r>
      <w:r w:rsidRPr="00D663E7">
        <w:lastRenderedPageBreak/>
        <w:t xml:space="preserve">наследия), </w:t>
      </w:r>
      <w:proofErr w:type="spellStart"/>
      <w:r w:rsidRPr="00D663E7">
        <w:t>водоохранные</w:t>
      </w:r>
      <w:proofErr w:type="spellEnd"/>
      <w:r w:rsidRPr="00D663E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915A9D">
        <w:rPr>
          <w:rFonts w:eastAsia="SimSun"/>
          <w:lang w:eastAsia="zh-CN"/>
        </w:rPr>
        <w:t>Капцегайтуйское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915A9D">
        <w:rPr>
          <w:szCs w:val="24"/>
          <w:lang w:eastAsia="ru-RU"/>
        </w:rPr>
        <w:t>Капцегайтуйское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w:t>
      </w:r>
      <w:r>
        <w:lastRenderedPageBreak/>
        <w:t xml:space="preserve">«Город 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915A9D">
        <w:rPr>
          <w:rFonts w:ascii="Times New Roman" w:hAnsi="Times New Roman" w:cs="Times New Roman"/>
        </w:rPr>
        <w:t>Капцегайтуйское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915A9D">
        <w:rPr>
          <w:rFonts w:eastAsia="SimSun"/>
          <w:lang w:eastAsia="zh-CN"/>
        </w:rPr>
        <w:t>Капцегайтуйское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915A9D">
        <w:rPr>
          <w:rFonts w:eastAsia="SimSun"/>
          <w:lang w:eastAsia="zh-CN"/>
        </w:rPr>
        <w:t>Капцегайтуйское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447DB8" w:rsidRDefault="00447DB8" w:rsidP="00156ABA">
      <w:pPr>
        <w:ind w:firstLine="540"/>
        <w:jc w:val="both"/>
        <w:rPr>
          <w:rFonts w:eastAsia="SimSun"/>
          <w:bCs/>
          <w:lang w:eastAsia="zh-CN"/>
        </w:rPr>
      </w:pPr>
    </w:p>
    <w:p w:rsidR="00447DB8" w:rsidRDefault="00447DB8"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lastRenderedPageBreak/>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w:t>
      </w:r>
      <w:r w:rsidRPr="005F2B1C">
        <w:rPr>
          <w:rFonts w:ascii="Times New Roman" w:hAnsi="Times New Roman" w:cs="Times New Roman"/>
          <w:sz w:val="24"/>
          <w:szCs w:val="24"/>
        </w:rPr>
        <w:lastRenderedPageBreak/>
        <w:t>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915A9D">
        <w:t>Капцегайтуйское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915A9D">
        <w:t>Капцегайтуйское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915A9D">
        <w:t>Капцегайтуйское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915A9D">
        <w:t>Капцегайтуйское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9821A5" w:rsidRPr="00C21767" w:rsidRDefault="009821A5" w:rsidP="009821A5">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w:t>
      </w:r>
      <w:r w:rsidRPr="00C55F9A">
        <w:rPr>
          <w:b w:val="0"/>
        </w:rPr>
        <w:lastRenderedPageBreak/>
        <w:t>использования включает в себя содержание видов разрешенного использования с кодами 2.1-2.7.</w:t>
      </w:r>
    </w:p>
    <w:p w:rsidR="009821A5" w:rsidRPr="00C21767" w:rsidRDefault="009821A5" w:rsidP="009821A5">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9821A5" w:rsidRPr="00656B24" w:rsidRDefault="009821A5" w:rsidP="009821A5">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9821A5" w:rsidRDefault="009821A5" w:rsidP="009821A5">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 xml:space="preserve">На территориях с застройкой индивидуальными жилыми домами расстояние от окон </w:t>
            </w:r>
            <w:r w:rsidRPr="002C4514">
              <w:rPr>
                <w:bCs/>
              </w:rPr>
              <w:lastRenderedPageBreak/>
              <w:t>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447DB8">
          <w:rPr>
            <w:bCs/>
          </w:rPr>
          <w:t>45</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w:t>
        </w:r>
        <w:r w:rsidR="00447DB8">
          <w:rPr>
            <w:bCs/>
          </w:rPr>
          <w:t>45</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9E25FD" w:rsidRPr="00617844" w:rsidRDefault="009E25FD" w:rsidP="009E25FD">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F2574C" w:rsidRPr="00617844" w:rsidRDefault="009E25FD" w:rsidP="00F2574C">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V</w:t>
      </w:r>
      <w:r w:rsidRPr="00617844">
        <w:rPr>
          <w:b/>
          <w:snapToGrid w:val="0"/>
        </w:rPr>
        <w:t xml:space="preserve"> класса (П</w:t>
      </w:r>
      <w:r w:rsidR="00F2574C">
        <w:rPr>
          <w:b/>
          <w:snapToGrid w:val="0"/>
        </w:rPr>
        <w:t>5</w:t>
      </w:r>
      <w:r w:rsidRPr="00617844">
        <w:rPr>
          <w:b/>
          <w:snapToGrid w:val="0"/>
        </w:rPr>
        <w:t>)</w:t>
      </w:r>
      <w:r w:rsidRPr="00617844">
        <w:rPr>
          <w:snapToGrid w:val="0"/>
        </w:rPr>
        <w:t xml:space="preserve"> - </w:t>
      </w:r>
      <w:r w:rsidR="00F2574C" w:rsidRPr="00617844">
        <w:rPr>
          <w:snapToGrid w:val="0"/>
        </w:rPr>
        <w:t xml:space="preserve">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00F2574C" w:rsidRPr="00617844">
          <w:rPr>
            <w:snapToGrid w:val="0"/>
          </w:rPr>
          <w:t>50 метров</w:t>
        </w:r>
      </w:smartTag>
      <w:r w:rsidR="00F2574C" w:rsidRPr="00617844">
        <w:rPr>
          <w:snapToGrid w:val="0"/>
        </w:rPr>
        <w:t xml:space="preserve">. </w:t>
      </w:r>
    </w:p>
    <w:p w:rsidR="009E25FD" w:rsidRPr="00617844" w:rsidRDefault="009E25FD" w:rsidP="00F2574C">
      <w:pPr>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700765" w:rsidRPr="00126C48" w:rsidRDefault="00700765" w:rsidP="00FD362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824"/>
        <w:gridCol w:w="827"/>
      </w:tblGrid>
      <w:tr w:rsidR="00D3617F" w:rsidRPr="00617844" w:rsidTr="00D3617F">
        <w:trPr>
          <w:trHeight w:val="285"/>
        </w:trPr>
        <w:tc>
          <w:tcPr>
            <w:tcW w:w="4574" w:type="dxa"/>
          </w:tcPr>
          <w:p w:rsidR="00D3617F" w:rsidRPr="00617844" w:rsidRDefault="00D3617F" w:rsidP="00366145">
            <w:pPr>
              <w:jc w:val="center"/>
            </w:pPr>
            <w:r w:rsidRPr="00617844">
              <w:rPr>
                <w:b/>
              </w:rPr>
              <w:t>Виды разрешенного использования</w:t>
            </w:r>
          </w:p>
        </w:tc>
        <w:tc>
          <w:tcPr>
            <w:tcW w:w="824" w:type="dxa"/>
          </w:tcPr>
          <w:p w:rsidR="00D3617F" w:rsidRPr="00617844" w:rsidRDefault="00D3617F" w:rsidP="00366145">
            <w:pPr>
              <w:jc w:val="center"/>
              <w:rPr>
                <w:b/>
                <w:bCs/>
              </w:rPr>
            </w:pPr>
            <w:r w:rsidRPr="00617844">
              <w:rPr>
                <w:b/>
                <w:bCs/>
              </w:rPr>
              <w:t>П3</w:t>
            </w:r>
          </w:p>
        </w:tc>
        <w:tc>
          <w:tcPr>
            <w:tcW w:w="824" w:type="dxa"/>
          </w:tcPr>
          <w:p w:rsidR="00D3617F" w:rsidRPr="00617844" w:rsidRDefault="00D3617F" w:rsidP="00F2574C">
            <w:pPr>
              <w:jc w:val="center"/>
              <w:rPr>
                <w:b/>
                <w:bCs/>
              </w:rPr>
            </w:pPr>
            <w:r w:rsidRPr="00617844">
              <w:rPr>
                <w:b/>
                <w:bCs/>
              </w:rPr>
              <w:t>П</w:t>
            </w:r>
            <w:r w:rsidR="00F2574C">
              <w:rPr>
                <w:b/>
                <w:bCs/>
              </w:rPr>
              <w:t>5</w:t>
            </w:r>
          </w:p>
        </w:tc>
        <w:tc>
          <w:tcPr>
            <w:tcW w:w="827" w:type="dxa"/>
          </w:tcPr>
          <w:p w:rsidR="00D3617F" w:rsidRPr="00617844" w:rsidRDefault="00D3617F" w:rsidP="00366145">
            <w:pPr>
              <w:jc w:val="center"/>
            </w:pPr>
            <w:r w:rsidRPr="00617844">
              <w:rPr>
                <w:b/>
                <w:bCs/>
              </w:rPr>
              <w:t>П</w:t>
            </w:r>
            <w:proofErr w:type="gramStart"/>
            <w:r w:rsidRPr="00617844">
              <w:rPr>
                <w:b/>
                <w:bCs/>
              </w:rPr>
              <w:t>6</w:t>
            </w:r>
            <w:proofErr w:type="gramEnd"/>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4" w:type="dxa"/>
          </w:tcPr>
          <w:p w:rsidR="00D3617F" w:rsidRPr="00617844" w:rsidRDefault="00D3617F" w:rsidP="00366145">
            <w:pPr>
              <w:shd w:val="clear" w:color="auto" w:fill="FFFFFF"/>
              <w:jc w:val="center"/>
              <w:rPr>
                <w:b/>
                <w:snapToGrid w:val="0"/>
              </w:rPr>
            </w:pPr>
            <w:r w:rsidRPr="00617844">
              <w:rPr>
                <w:b/>
                <w:snapToGrid w:val="0"/>
              </w:rPr>
              <w:t>О</w:t>
            </w:r>
          </w:p>
        </w:tc>
        <w:tc>
          <w:tcPr>
            <w:tcW w:w="827" w:type="dxa"/>
          </w:tcPr>
          <w:p w:rsidR="00D3617F" w:rsidRPr="00617844" w:rsidRDefault="00D3617F" w:rsidP="00366145">
            <w:pPr>
              <w:shd w:val="clear" w:color="auto" w:fill="FFFFFF"/>
              <w:jc w:val="center"/>
              <w:rPr>
                <w:b/>
                <w:snapToGrid w:val="0"/>
              </w:rPr>
            </w:pPr>
            <w:r w:rsidRPr="00617844">
              <w:rPr>
                <w:b/>
                <w:snapToGrid w:val="0"/>
              </w:rPr>
              <w:t>О</w:t>
            </w:r>
          </w:p>
        </w:tc>
      </w:tr>
      <w:tr w:rsidR="00D3617F" w:rsidRPr="00617844" w:rsidTr="00D3617F">
        <w:trPr>
          <w:trHeight w:val="285"/>
        </w:trPr>
        <w:tc>
          <w:tcPr>
            <w:tcW w:w="4574" w:type="dxa"/>
          </w:tcPr>
          <w:p w:rsidR="00D3617F" w:rsidRPr="00617844" w:rsidRDefault="00D3617F" w:rsidP="00366145">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D3617F" w:rsidRPr="00617844" w:rsidRDefault="00D3617F" w:rsidP="00366145">
            <w:pPr>
              <w:shd w:val="clear" w:color="auto" w:fill="FFFFFF"/>
              <w:jc w:val="center"/>
              <w:rPr>
                <w:b/>
                <w:snapToGrid w:val="0"/>
              </w:rPr>
            </w:pPr>
            <w:r w:rsidRPr="00617844">
              <w:rPr>
                <w:b/>
                <w:snapToGrid w:val="0"/>
              </w:rPr>
              <w:t>-</w:t>
            </w:r>
          </w:p>
        </w:tc>
        <w:tc>
          <w:tcPr>
            <w:tcW w:w="824" w:type="dxa"/>
          </w:tcPr>
          <w:p w:rsidR="00D3617F" w:rsidRPr="00617844" w:rsidRDefault="00D3617F" w:rsidP="00366145">
            <w:pPr>
              <w:shd w:val="clear" w:color="auto" w:fill="FFFFFF"/>
              <w:jc w:val="center"/>
              <w:rPr>
                <w:b/>
                <w:snapToGrid w:val="0"/>
              </w:rPr>
            </w:pPr>
          </w:p>
        </w:tc>
        <w:tc>
          <w:tcPr>
            <w:tcW w:w="827" w:type="dxa"/>
          </w:tcPr>
          <w:p w:rsidR="00D3617F" w:rsidRPr="00617844" w:rsidRDefault="00D3617F" w:rsidP="00366145">
            <w:pPr>
              <w:shd w:val="clear" w:color="auto" w:fill="FFFFFF"/>
              <w:jc w:val="center"/>
              <w:rPr>
                <w:b/>
                <w:snapToGrid w:val="0"/>
              </w:rPr>
            </w:pPr>
            <w:r w:rsidRPr="00617844">
              <w:rPr>
                <w:b/>
                <w:snapToGrid w:val="0"/>
              </w:rPr>
              <w:t>-</w:t>
            </w:r>
          </w:p>
        </w:tc>
      </w:tr>
    </w:tbl>
    <w:p w:rsidR="009E25FD" w:rsidRPr="004F49F6" w:rsidRDefault="009E25FD" w:rsidP="009E25FD">
      <w:pPr>
        <w:shd w:val="clear" w:color="auto" w:fill="FFFFFF"/>
        <w:textAlignment w:val="baseline"/>
        <w:rPr>
          <w:b/>
          <w:bCs/>
        </w:rPr>
      </w:pPr>
    </w:p>
    <w:p w:rsidR="009E25FD" w:rsidRPr="00617844" w:rsidRDefault="009E25FD" w:rsidP="009E25FD">
      <w:pPr>
        <w:shd w:val="clear" w:color="auto" w:fill="FFFFFF"/>
        <w:textAlignment w:val="baseline"/>
        <w:rPr>
          <w:spacing w:val="1"/>
          <w:highlight w:val="yellow"/>
        </w:rPr>
      </w:pPr>
    </w:p>
    <w:p w:rsidR="009E25FD" w:rsidRDefault="009E25FD" w:rsidP="009E25FD">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r w:rsidR="00D3617F">
        <w:rPr>
          <w:b/>
          <w:bCs/>
        </w:rPr>
        <w:t>3</w:t>
      </w:r>
      <w:r w:rsidR="004E3F66">
        <w:rPr>
          <w:b/>
          <w:bCs/>
        </w:rPr>
        <w:t xml:space="preserve"> </w:t>
      </w:r>
    </w:p>
    <w:p w:rsidR="009E25FD" w:rsidRPr="00351CE4" w:rsidRDefault="009E25FD" w:rsidP="009E25FD">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9E25FD" w:rsidRPr="00617844" w:rsidTr="00366145">
        <w:trPr>
          <w:cantSplit/>
        </w:trPr>
        <w:tc>
          <w:tcPr>
            <w:tcW w:w="5000" w:type="pct"/>
          </w:tcPr>
          <w:p w:rsidR="009E25FD" w:rsidRPr="00617844" w:rsidRDefault="009E25FD" w:rsidP="00366145">
            <w:pPr>
              <w:pStyle w:val="4"/>
              <w:spacing w:before="0" w:after="0"/>
              <w:jc w:val="both"/>
              <w:rPr>
                <w:sz w:val="24"/>
                <w:szCs w:val="24"/>
              </w:rPr>
            </w:pPr>
            <w:r w:rsidRPr="00617844">
              <w:rPr>
                <w:sz w:val="24"/>
                <w:szCs w:val="24"/>
              </w:rPr>
              <w:t>Таблица 7</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rPr>
          <w:cantSplit/>
        </w:trPr>
        <w:tc>
          <w:tcPr>
            <w:tcW w:w="5000" w:type="pct"/>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rPr>
          <w:cantSplit/>
        </w:trPr>
        <w:tc>
          <w:tcPr>
            <w:tcW w:w="5000" w:type="pct"/>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rPr>
          <w:cantSplit/>
        </w:trPr>
        <w:tc>
          <w:tcPr>
            <w:tcW w:w="5000" w:type="pct"/>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rPr>
          <w:cantSplit/>
        </w:trPr>
        <w:tc>
          <w:tcPr>
            <w:tcW w:w="5000" w:type="pct"/>
          </w:tcPr>
          <w:p w:rsidR="009E25FD" w:rsidRPr="00265A74" w:rsidRDefault="009E25FD" w:rsidP="00366145">
            <w:pPr>
              <w:jc w:val="both"/>
              <w:rPr>
                <w:b/>
              </w:rPr>
            </w:pPr>
            <w:r w:rsidRPr="00265A74">
              <w:rPr>
                <w:b/>
              </w:rPr>
              <w:lastRenderedPageBreak/>
              <w:t>Коммунальное обслуживание</w:t>
            </w:r>
            <w:r w:rsidRPr="00265A74">
              <w:t xml:space="preserve"> </w:t>
            </w:r>
            <w:r w:rsidRPr="00265A74">
              <w:rPr>
                <w:b/>
              </w:rPr>
              <w:t>(3.1)</w:t>
            </w:r>
          </w:p>
          <w:p w:rsidR="009E25FD" w:rsidRPr="00265A74" w:rsidRDefault="009E25FD" w:rsidP="00366145">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rPr>
          <w:cantSplit/>
        </w:trPr>
        <w:tc>
          <w:tcPr>
            <w:tcW w:w="5000" w:type="pct"/>
          </w:tcPr>
          <w:p w:rsidR="009E25FD" w:rsidRPr="00265A74" w:rsidRDefault="009E25FD" w:rsidP="00366145">
            <w:pPr>
              <w:jc w:val="both"/>
              <w:rPr>
                <w:b/>
              </w:rPr>
            </w:pPr>
            <w:r w:rsidRPr="00265A74">
              <w:rPr>
                <w:b/>
              </w:rPr>
              <w:t>Приюты для животных (3.10.2):</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9E25FD" w:rsidRPr="00265A74" w:rsidRDefault="009E25FD" w:rsidP="00366145">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9E25FD" w:rsidRPr="00265A74" w:rsidRDefault="009E25FD" w:rsidP="00366145">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9E25FD" w:rsidRPr="00617844" w:rsidTr="00366145">
        <w:trPr>
          <w:cantSplit/>
        </w:trPr>
        <w:tc>
          <w:tcPr>
            <w:tcW w:w="5000" w:type="pct"/>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rPr>
          <w:cantSplit/>
        </w:trPr>
        <w:tc>
          <w:tcPr>
            <w:tcW w:w="5000" w:type="pct"/>
          </w:tcPr>
          <w:p w:rsidR="009E25FD" w:rsidRPr="00265A74" w:rsidRDefault="009E25FD" w:rsidP="00366145">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9E25FD" w:rsidRPr="00265A74" w:rsidRDefault="009E25FD" w:rsidP="00366145">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E25FD" w:rsidRPr="00617844" w:rsidTr="00366145">
        <w:trPr>
          <w:cantSplit/>
        </w:trPr>
        <w:tc>
          <w:tcPr>
            <w:tcW w:w="5000" w:type="pct"/>
          </w:tcPr>
          <w:p w:rsidR="009E25FD" w:rsidRPr="00A03ED7" w:rsidRDefault="009E25FD" w:rsidP="00366145">
            <w:pPr>
              <w:shd w:val="clear" w:color="auto" w:fill="FFFFFF"/>
              <w:jc w:val="both"/>
              <w:rPr>
                <w:b/>
              </w:rPr>
            </w:pPr>
            <w:r w:rsidRPr="00A03ED7">
              <w:rPr>
                <w:b/>
              </w:rPr>
              <w:t xml:space="preserve">Производственная деятельность (6.0) </w:t>
            </w:r>
          </w:p>
          <w:p w:rsidR="009E25FD" w:rsidRPr="00265A74" w:rsidRDefault="009E25FD" w:rsidP="00366145">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rPr>
          <w:cantSplit/>
        </w:trPr>
        <w:tc>
          <w:tcPr>
            <w:tcW w:w="5000" w:type="pct"/>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9E25FD" w:rsidRPr="00265A74" w:rsidRDefault="009E25FD" w:rsidP="00366145">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E25FD" w:rsidRPr="00ED0EF4" w:rsidRDefault="009E25FD" w:rsidP="009E25FD">
      <w:pPr>
        <w:shd w:val="clear" w:color="auto" w:fill="FFFFFF"/>
        <w:textAlignment w:val="baseline"/>
        <w:rPr>
          <w:spacing w:val="1"/>
          <w:highlight w:val="cyan"/>
        </w:rPr>
      </w:pPr>
      <w:proofErr w:type="gramStart"/>
      <w:r w:rsidRPr="00617844">
        <w:rPr>
          <w:b/>
          <w:bCs/>
        </w:rPr>
        <w:lastRenderedPageBreak/>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9E25FD" w:rsidRDefault="009E25FD" w:rsidP="009E25FD">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w:t>
      </w:r>
      <w:r w:rsidR="00D3617F">
        <w:rPr>
          <w:snapToGrid w:val="0"/>
        </w:rPr>
        <w:t>ы</w:t>
      </w:r>
      <w:r w:rsidRPr="00617844">
        <w:rPr>
          <w:snapToGrid w:val="0"/>
        </w:rPr>
        <w:t xml:space="preserve"> П3 не устанавливаются.</w:t>
      </w:r>
    </w:p>
    <w:p w:rsidR="002A4E8C" w:rsidRPr="00617844" w:rsidRDefault="002A4E8C" w:rsidP="009E25FD">
      <w:pPr>
        <w:shd w:val="clear" w:color="auto" w:fill="FFFFFF"/>
        <w:jc w:val="both"/>
        <w:rPr>
          <w:snapToGrid w:val="0"/>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9E25FD" w:rsidRPr="00617844" w:rsidTr="00D70593">
        <w:tc>
          <w:tcPr>
            <w:tcW w:w="9188" w:type="dxa"/>
            <w:gridSpan w:val="2"/>
          </w:tcPr>
          <w:p w:rsidR="009E25FD" w:rsidRPr="00617844" w:rsidRDefault="00D27CC1" w:rsidP="00D27CC1">
            <w:pPr>
              <w:autoSpaceDE w:val="0"/>
              <w:autoSpaceDN w:val="0"/>
              <w:adjustRightInd w:val="0"/>
              <w:ind w:firstLine="540"/>
              <w:jc w:val="both"/>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w:t>
            </w:r>
            <w:r w:rsidR="009E25FD" w:rsidRPr="00617844">
              <w:rPr>
                <w:b/>
                <w:bCs/>
              </w:rPr>
              <w:t>(П3)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D70593">
        <w:tc>
          <w:tcPr>
            <w:tcW w:w="7039"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9E25FD" w:rsidRPr="00265A74" w:rsidRDefault="009E25FD" w:rsidP="00366145">
            <w:pPr>
              <w:ind w:firstLine="709"/>
              <w:jc w:val="center"/>
            </w:pPr>
            <w:r w:rsidRPr="00265A74">
              <w:rPr>
                <w:bCs/>
              </w:rPr>
              <w:t>0,01 </w:t>
            </w:r>
          </w:p>
        </w:tc>
      </w:tr>
      <w:tr w:rsidR="009E25FD" w:rsidRPr="00617844" w:rsidTr="00D70593">
        <w:tc>
          <w:tcPr>
            <w:tcW w:w="7039"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D70593" w:rsidRPr="001D03DA" w:rsidRDefault="0000399C" w:rsidP="00D70593">
            <w:pPr>
              <w:autoSpaceDE w:val="0"/>
              <w:autoSpaceDN w:val="0"/>
              <w:adjustRightInd w:val="0"/>
              <w:jc w:val="both"/>
              <w:rPr>
                <w:bCs/>
              </w:rPr>
            </w:pPr>
            <w:r>
              <w:rPr>
                <w:bCs/>
              </w:rPr>
              <w:t xml:space="preserve">Параметр </w:t>
            </w:r>
            <w:r w:rsidR="00D70593" w:rsidRPr="001D03DA">
              <w:rPr>
                <w:bCs/>
              </w:rPr>
              <w:t>не подлежит установлению</w:t>
            </w:r>
          </w:p>
          <w:p w:rsidR="009E25FD" w:rsidRPr="009E25FD" w:rsidRDefault="009E25FD" w:rsidP="00366145">
            <w:pPr>
              <w:ind w:firstLine="709"/>
              <w:jc w:val="center"/>
            </w:pPr>
          </w:p>
        </w:tc>
      </w:tr>
      <w:tr w:rsidR="009E25FD" w:rsidRPr="00617844" w:rsidTr="00D70593">
        <w:tc>
          <w:tcPr>
            <w:tcW w:w="7039"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2149" w:type="dxa"/>
          </w:tcPr>
          <w:p w:rsidR="009E25FD" w:rsidRPr="00265A74" w:rsidRDefault="009E25FD" w:rsidP="00366145">
            <w:pPr>
              <w:ind w:firstLine="709"/>
              <w:jc w:val="center"/>
            </w:pPr>
            <w:r w:rsidRPr="00265A74">
              <w:rPr>
                <w:bCs/>
              </w:rPr>
              <w:t>5</w:t>
            </w:r>
          </w:p>
        </w:tc>
      </w:tr>
      <w:tr w:rsidR="009E25FD" w:rsidRPr="00617844" w:rsidTr="00D70593">
        <w:tc>
          <w:tcPr>
            <w:tcW w:w="7039"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9E25FD" w:rsidRPr="00265A74" w:rsidRDefault="009E25FD" w:rsidP="00366145">
            <w:pPr>
              <w:ind w:firstLine="709"/>
              <w:jc w:val="center"/>
            </w:pPr>
            <w:r w:rsidRPr="00265A74">
              <w:rPr>
                <w:bCs/>
              </w:rPr>
              <w:t>20 </w:t>
            </w:r>
          </w:p>
        </w:tc>
      </w:tr>
      <w:tr w:rsidR="0000399C" w:rsidRPr="00617844" w:rsidTr="00E22541">
        <w:tc>
          <w:tcPr>
            <w:tcW w:w="9188" w:type="dxa"/>
            <w:gridSpan w:val="2"/>
          </w:tcPr>
          <w:p w:rsidR="0000399C" w:rsidRPr="0000399C" w:rsidRDefault="0000399C" w:rsidP="00366145">
            <w:pPr>
              <w:ind w:firstLine="709"/>
              <w:jc w:val="center"/>
              <w:rPr>
                <w:b/>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0399C" w:rsidRPr="00617844" w:rsidTr="00D70593">
        <w:tc>
          <w:tcPr>
            <w:tcW w:w="7039" w:type="dxa"/>
          </w:tcPr>
          <w:p w:rsidR="0000399C" w:rsidRPr="00617844" w:rsidRDefault="0000399C" w:rsidP="00E22541">
            <w:pPr>
              <w:textAlignment w:val="baseline"/>
            </w:pPr>
            <w:r w:rsidRPr="00617844">
              <w:t>отступ застройки от красной линии улицы для всех видов объектов капитального строительства</w:t>
            </w:r>
          </w:p>
        </w:tc>
        <w:tc>
          <w:tcPr>
            <w:tcW w:w="2149" w:type="dxa"/>
          </w:tcPr>
          <w:p w:rsidR="0000399C" w:rsidRPr="00617844" w:rsidRDefault="0000399C" w:rsidP="00E22541">
            <w:pPr>
              <w:jc w:val="center"/>
              <w:textAlignment w:val="baseline"/>
            </w:pPr>
            <w:r w:rsidRPr="00617844">
              <w:t>6 м</w:t>
            </w:r>
          </w:p>
        </w:tc>
      </w:tr>
      <w:tr w:rsidR="00386822" w:rsidRPr="00617844" w:rsidTr="00D70593">
        <w:tc>
          <w:tcPr>
            <w:tcW w:w="7039" w:type="dxa"/>
          </w:tcPr>
          <w:p w:rsidR="00386822" w:rsidRPr="00617844" w:rsidRDefault="00386822" w:rsidP="00E22541">
            <w:pPr>
              <w:textAlignment w:val="baseline"/>
            </w:pPr>
            <w:r w:rsidRPr="00617844">
              <w:t>отступ застройки от красной линии улицы до пожарной части</w:t>
            </w:r>
          </w:p>
        </w:tc>
        <w:tc>
          <w:tcPr>
            <w:tcW w:w="2149" w:type="dxa"/>
          </w:tcPr>
          <w:p w:rsidR="00386822" w:rsidRPr="00617844" w:rsidRDefault="00386822" w:rsidP="00E22541">
            <w:pPr>
              <w:jc w:val="center"/>
              <w:textAlignment w:val="baseline"/>
            </w:pPr>
            <w:r w:rsidRPr="00617844">
              <w:t>10 м</w:t>
            </w:r>
          </w:p>
        </w:tc>
      </w:tr>
      <w:tr w:rsidR="00386822" w:rsidRPr="00617844" w:rsidTr="00E22541">
        <w:tc>
          <w:tcPr>
            <w:tcW w:w="9188" w:type="dxa"/>
            <w:gridSpan w:val="2"/>
          </w:tcPr>
          <w:p w:rsidR="00386822" w:rsidRPr="00255AA5" w:rsidRDefault="00386822" w:rsidP="00366145">
            <w:pPr>
              <w:ind w:firstLine="709"/>
              <w:jc w:val="center"/>
              <w:rPr>
                <w:bCs/>
              </w:rPr>
            </w:pPr>
            <w:r w:rsidRPr="00386822">
              <w:rPr>
                <w:b/>
              </w:rPr>
              <w:t>Предельное количество этажей или предельная высота зданий, строений, сооружений</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здания до конька крыши (м) </w:t>
            </w:r>
          </w:p>
        </w:tc>
        <w:tc>
          <w:tcPr>
            <w:tcW w:w="2149" w:type="dxa"/>
          </w:tcPr>
          <w:p w:rsidR="00386822" w:rsidRPr="00255AA5" w:rsidRDefault="00386822" w:rsidP="00E22541">
            <w:pPr>
              <w:ind w:firstLine="709"/>
              <w:jc w:val="center"/>
            </w:pPr>
            <w:r w:rsidRPr="00255AA5">
              <w:rPr>
                <w:bCs/>
              </w:rPr>
              <w:t>20 </w:t>
            </w:r>
          </w:p>
        </w:tc>
      </w:tr>
      <w:tr w:rsidR="00386822" w:rsidRPr="00617844" w:rsidTr="00D70593">
        <w:tc>
          <w:tcPr>
            <w:tcW w:w="7039" w:type="dxa"/>
          </w:tcPr>
          <w:p w:rsidR="00386822" w:rsidRPr="00255AA5" w:rsidRDefault="00386822" w:rsidP="00E22541">
            <w:pPr>
              <w:ind w:firstLine="709"/>
              <w:jc w:val="center"/>
            </w:pPr>
            <w:r w:rsidRPr="00255AA5">
              <w:t xml:space="preserve">Максимальная высота оград (м) </w:t>
            </w:r>
          </w:p>
        </w:tc>
        <w:tc>
          <w:tcPr>
            <w:tcW w:w="2149" w:type="dxa"/>
          </w:tcPr>
          <w:p w:rsidR="00386822" w:rsidRPr="00255AA5" w:rsidRDefault="00386822" w:rsidP="00E22541">
            <w:pPr>
              <w:ind w:firstLine="709"/>
              <w:jc w:val="center"/>
            </w:pPr>
            <w:r w:rsidRPr="00255AA5">
              <w:rPr>
                <w:bCs/>
              </w:rPr>
              <w:t>2,0</w:t>
            </w:r>
          </w:p>
        </w:tc>
      </w:tr>
      <w:tr w:rsidR="00386822" w:rsidRPr="00617844" w:rsidTr="00E22541">
        <w:tc>
          <w:tcPr>
            <w:tcW w:w="9188" w:type="dxa"/>
            <w:gridSpan w:val="2"/>
          </w:tcPr>
          <w:p w:rsidR="00386822" w:rsidRPr="00386822" w:rsidRDefault="00386822" w:rsidP="00E22541">
            <w:pPr>
              <w:ind w:firstLine="709"/>
              <w:jc w:val="center"/>
              <w:rPr>
                <w:b/>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D70593">
        <w:tc>
          <w:tcPr>
            <w:tcW w:w="7039"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9E25FD" w:rsidRPr="00255AA5" w:rsidRDefault="009E25FD" w:rsidP="00366145">
            <w:pPr>
              <w:ind w:firstLine="709"/>
              <w:jc w:val="center"/>
            </w:pPr>
            <w:r w:rsidRPr="00255AA5">
              <w:rPr>
                <w:bCs/>
              </w:rPr>
              <w:t>70 </w:t>
            </w:r>
          </w:p>
        </w:tc>
      </w:tr>
      <w:tr w:rsidR="00AA6E00" w:rsidRPr="00617844" w:rsidTr="0036072C">
        <w:tc>
          <w:tcPr>
            <w:tcW w:w="91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D70593">
        <w:tc>
          <w:tcPr>
            <w:tcW w:w="7039" w:type="dxa"/>
          </w:tcPr>
          <w:p w:rsidR="009E25FD" w:rsidRPr="00255AA5" w:rsidRDefault="009E25FD" w:rsidP="00366145">
            <w:pPr>
              <w:ind w:firstLine="709"/>
              <w:jc w:val="center"/>
            </w:pPr>
            <w:r w:rsidRPr="00255AA5">
              <w:t xml:space="preserve">Минимальный коэффициент озеленения(%) </w:t>
            </w:r>
          </w:p>
        </w:tc>
        <w:tc>
          <w:tcPr>
            <w:tcW w:w="2149" w:type="dxa"/>
          </w:tcPr>
          <w:p w:rsidR="009E25FD" w:rsidRPr="00255AA5" w:rsidRDefault="009E25FD" w:rsidP="00366145">
            <w:pPr>
              <w:ind w:firstLine="709"/>
              <w:jc w:val="center"/>
            </w:pPr>
            <w:r w:rsidRPr="00255AA5">
              <w:rPr>
                <w:bCs/>
              </w:rPr>
              <w:t>20</w:t>
            </w:r>
          </w:p>
        </w:tc>
      </w:tr>
    </w:tbl>
    <w:p w:rsidR="009E25FD" w:rsidRDefault="009E25FD" w:rsidP="009E25FD">
      <w:pPr>
        <w:shd w:val="clear" w:color="auto" w:fill="FFFFFF"/>
        <w:textAlignment w:val="baseline"/>
        <w:rPr>
          <w:bCs/>
        </w:rPr>
      </w:pPr>
    </w:p>
    <w:p w:rsidR="009E25FD" w:rsidRPr="006B6B7C" w:rsidRDefault="009E25FD" w:rsidP="009E25FD">
      <w:pPr>
        <w:shd w:val="clear" w:color="auto" w:fill="FFFFFF"/>
        <w:textAlignment w:val="baseline"/>
        <w:rPr>
          <w:bCs/>
        </w:rPr>
      </w:pPr>
      <w:r w:rsidRPr="00386822">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8" w:history="1">
        <w:r w:rsidRPr="00946B44">
          <w:rPr>
            <w:bCs/>
          </w:rPr>
          <w:t xml:space="preserve">статье </w:t>
        </w:r>
        <w:r w:rsidR="00447DB8">
          <w:rPr>
            <w:bCs/>
          </w:rPr>
          <w:t>45</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shd w:val="clear" w:color="auto" w:fill="FFFFFF"/>
        <w:ind w:firstLine="709"/>
        <w:rPr>
          <w:b/>
          <w:spacing w:val="1"/>
        </w:rPr>
      </w:pPr>
    </w:p>
    <w:p w:rsidR="00C4275F" w:rsidRDefault="00C4275F" w:rsidP="00C4275F">
      <w:pPr>
        <w:shd w:val="clear" w:color="auto" w:fill="FFFFFF"/>
        <w:ind w:firstLine="709"/>
        <w:rPr>
          <w:b/>
          <w:spacing w:val="1"/>
        </w:rPr>
      </w:pPr>
      <w:r w:rsidRPr="00D048A3">
        <w:rPr>
          <w:b/>
          <w:spacing w:val="1"/>
        </w:rPr>
        <w:t xml:space="preserve">Градостроительный регламент зоны коммунально-складских предприятий </w:t>
      </w:r>
      <w:r>
        <w:rPr>
          <w:b/>
          <w:spacing w:val="1"/>
        </w:rPr>
        <w:t xml:space="preserve">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C4275F" w:rsidRPr="00617844" w:rsidTr="0038247A">
        <w:trPr>
          <w:cantSplit/>
        </w:trPr>
        <w:tc>
          <w:tcPr>
            <w:tcW w:w="5000" w:type="pct"/>
          </w:tcPr>
          <w:p w:rsidR="00C4275F" w:rsidRPr="00617844" w:rsidRDefault="00C4275F" w:rsidP="0038247A">
            <w:pPr>
              <w:pStyle w:val="4"/>
              <w:spacing w:before="0" w:after="0"/>
              <w:jc w:val="both"/>
              <w:rPr>
                <w:sz w:val="24"/>
                <w:szCs w:val="24"/>
              </w:rPr>
            </w:pPr>
            <w:r w:rsidRPr="00617844">
              <w:rPr>
                <w:sz w:val="24"/>
                <w:szCs w:val="24"/>
              </w:rPr>
              <w:lastRenderedPageBreak/>
              <w:t xml:space="preserve">Таблица </w:t>
            </w:r>
            <w:r>
              <w:rPr>
                <w:sz w:val="24"/>
                <w:szCs w:val="24"/>
              </w:rPr>
              <w:t>8</w:t>
            </w:r>
          </w:p>
          <w:p w:rsidR="00C4275F" w:rsidRPr="00617844" w:rsidRDefault="00C4275F" w:rsidP="0038247A">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C4275F" w:rsidRPr="00617844" w:rsidRDefault="00C4275F" w:rsidP="0038247A">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C4275F" w:rsidRPr="00617844" w:rsidRDefault="00C4275F" w:rsidP="0038247A">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C4275F" w:rsidRPr="00617844" w:rsidRDefault="00C4275F" w:rsidP="0038247A">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C4275F" w:rsidRPr="00617844" w:rsidTr="0038247A">
        <w:trPr>
          <w:cantSplit/>
        </w:trPr>
        <w:tc>
          <w:tcPr>
            <w:tcW w:w="5000" w:type="pct"/>
          </w:tcPr>
          <w:p w:rsidR="00C4275F" w:rsidRPr="00617844" w:rsidRDefault="00C4275F" w:rsidP="0038247A">
            <w:pPr>
              <w:textAlignment w:val="baseline"/>
              <w:rPr>
                <w:b/>
                <w:bCs/>
              </w:rPr>
            </w:pPr>
            <w:r w:rsidRPr="00617844">
              <w:rPr>
                <w:b/>
                <w:bCs/>
              </w:rPr>
              <w:t>Виды разрешенного использования</w:t>
            </w:r>
            <w:r w:rsidRPr="00617844">
              <w:t> </w:t>
            </w:r>
          </w:p>
        </w:tc>
      </w:tr>
      <w:tr w:rsidR="00C4275F" w:rsidRPr="00617844" w:rsidTr="0038247A">
        <w:trPr>
          <w:cantSplit/>
        </w:trPr>
        <w:tc>
          <w:tcPr>
            <w:tcW w:w="5000" w:type="pct"/>
          </w:tcPr>
          <w:p w:rsidR="00C4275F" w:rsidRPr="00617844" w:rsidRDefault="00C4275F" w:rsidP="0038247A">
            <w:pPr>
              <w:textAlignment w:val="baseline"/>
              <w:rPr>
                <w:b/>
                <w:snapToGrid w:val="0"/>
              </w:rPr>
            </w:pPr>
            <w:r w:rsidRPr="00535B10">
              <w:rPr>
                <w:bCs/>
              </w:rPr>
              <w:t xml:space="preserve">О </w:t>
            </w:r>
            <w:proofErr w:type="gramStart"/>
            <w:r w:rsidRPr="00535B10">
              <w:rPr>
                <w:bCs/>
              </w:rPr>
              <w:t>-</w:t>
            </w:r>
            <w:r w:rsidRPr="00535B10">
              <w:t>о</w:t>
            </w:r>
            <w:proofErr w:type="gramEnd"/>
            <w:r w:rsidRPr="00535B10">
              <w:t>сновные виды использования, не требующие получения зонального разрешения:</w:t>
            </w:r>
          </w:p>
        </w:tc>
      </w:tr>
      <w:tr w:rsidR="00C4275F" w:rsidRPr="00617844" w:rsidTr="0038247A">
        <w:trPr>
          <w:cantSplit/>
        </w:trPr>
        <w:tc>
          <w:tcPr>
            <w:tcW w:w="5000" w:type="pct"/>
          </w:tcPr>
          <w:p w:rsidR="00C4275F" w:rsidRPr="00265A74" w:rsidRDefault="00C4275F" w:rsidP="0038247A">
            <w:pPr>
              <w:jc w:val="both"/>
              <w:rPr>
                <w:b/>
              </w:rPr>
            </w:pPr>
            <w:r w:rsidRPr="00265A74">
              <w:rPr>
                <w:b/>
              </w:rPr>
              <w:t>Объекты гаражного назначения (2.7.1):</w:t>
            </w:r>
          </w:p>
          <w:p w:rsidR="00C4275F" w:rsidRPr="00265A74" w:rsidRDefault="00C4275F" w:rsidP="0038247A">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4275F" w:rsidRPr="00617844" w:rsidTr="0038247A">
        <w:trPr>
          <w:cantSplit/>
        </w:trPr>
        <w:tc>
          <w:tcPr>
            <w:tcW w:w="5000" w:type="pct"/>
          </w:tcPr>
          <w:p w:rsidR="00C4275F" w:rsidRPr="00265A74" w:rsidRDefault="00C4275F" w:rsidP="0038247A">
            <w:pPr>
              <w:jc w:val="both"/>
              <w:rPr>
                <w:b/>
              </w:rPr>
            </w:pPr>
            <w:r w:rsidRPr="00265A74">
              <w:rPr>
                <w:b/>
              </w:rPr>
              <w:t>Коммунальное обслуживание</w:t>
            </w:r>
            <w:r w:rsidRPr="00265A74">
              <w:t xml:space="preserve"> </w:t>
            </w:r>
            <w:r w:rsidRPr="00265A74">
              <w:rPr>
                <w:b/>
              </w:rPr>
              <w:t>(3.1)</w:t>
            </w:r>
          </w:p>
          <w:p w:rsidR="00C4275F" w:rsidRPr="00265A74" w:rsidRDefault="00C4275F" w:rsidP="0038247A">
            <w:pPr>
              <w:jc w:val="both"/>
              <w:textAlignment w:val="baseline"/>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C4275F" w:rsidRPr="00617844" w:rsidTr="0038247A">
        <w:trPr>
          <w:cantSplit/>
        </w:trPr>
        <w:tc>
          <w:tcPr>
            <w:tcW w:w="5000" w:type="pct"/>
          </w:tcPr>
          <w:p w:rsidR="00C4275F" w:rsidRPr="00265A74" w:rsidRDefault="00C4275F" w:rsidP="0038247A">
            <w:pPr>
              <w:jc w:val="both"/>
              <w:rPr>
                <w:b/>
              </w:rPr>
            </w:pPr>
            <w:r w:rsidRPr="00265A74">
              <w:rPr>
                <w:b/>
              </w:rPr>
              <w:t>Приюты для животных (3.10.2):</w:t>
            </w:r>
          </w:p>
          <w:p w:rsidR="00C4275F" w:rsidRPr="00265A74" w:rsidRDefault="00C4275F" w:rsidP="0038247A">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C4275F" w:rsidRPr="00265A74" w:rsidRDefault="00C4275F" w:rsidP="0038247A">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4275F" w:rsidRPr="00265A74" w:rsidRDefault="00C4275F" w:rsidP="0038247A">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C4275F" w:rsidRPr="00617844" w:rsidTr="0038247A">
        <w:trPr>
          <w:cantSplit/>
        </w:trPr>
        <w:tc>
          <w:tcPr>
            <w:tcW w:w="5000" w:type="pct"/>
          </w:tcPr>
          <w:p w:rsidR="00C4275F" w:rsidRPr="00265A74" w:rsidRDefault="00C4275F" w:rsidP="0038247A">
            <w:pPr>
              <w:shd w:val="clear" w:color="auto" w:fill="FFFFFF"/>
              <w:jc w:val="both"/>
              <w:rPr>
                <w:b/>
              </w:rPr>
            </w:pPr>
            <w:r w:rsidRPr="00265A74">
              <w:rPr>
                <w:b/>
              </w:rPr>
              <w:t>Объекты придорожного сервиса (4.9.1)</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C4275F" w:rsidRPr="00265A74" w:rsidRDefault="00C4275F" w:rsidP="0038247A">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C4275F" w:rsidRPr="00265A74" w:rsidRDefault="00C4275F" w:rsidP="0038247A">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C4275F" w:rsidRPr="00617844" w:rsidTr="0038247A">
        <w:trPr>
          <w:cantSplit/>
        </w:trPr>
        <w:tc>
          <w:tcPr>
            <w:tcW w:w="5000" w:type="pct"/>
          </w:tcPr>
          <w:p w:rsidR="00C4275F" w:rsidRPr="00265A74" w:rsidRDefault="00C4275F" w:rsidP="0038247A">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C4275F" w:rsidRPr="00265A74" w:rsidRDefault="00C4275F" w:rsidP="0038247A">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C4275F" w:rsidRPr="00617844" w:rsidTr="0038247A">
        <w:trPr>
          <w:cantSplit/>
        </w:trPr>
        <w:tc>
          <w:tcPr>
            <w:tcW w:w="5000" w:type="pct"/>
          </w:tcPr>
          <w:p w:rsidR="00C4275F" w:rsidRPr="00265A74" w:rsidRDefault="00C4275F" w:rsidP="0038247A">
            <w:pPr>
              <w:shd w:val="clear" w:color="auto" w:fill="FFFFFF"/>
              <w:jc w:val="both"/>
              <w:rPr>
                <w:b/>
              </w:rPr>
            </w:pPr>
            <w:r w:rsidRPr="00265A74">
              <w:rPr>
                <w:b/>
              </w:rPr>
              <w:t xml:space="preserve">Производственная деятельность (6.0) </w:t>
            </w:r>
          </w:p>
          <w:p w:rsidR="00C4275F" w:rsidRPr="00265A74" w:rsidRDefault="00C4275F" w:rsidP="0038247A">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C4275F" w:rsidRPr="00617844" w:rsidTr="0038247A">
        <w:trPr>
          <w:cantSplit/>
        </w:trPr>
        <w:tc>
          <w:tcPr>
            <w:tcW w:w="5000" w:type="pct"/>
          </w:tcPr>
          <w:p w:rsidR="00C4275F" w:rsidRPr="00265A74" w:rsidRDefault="00C4275F" w:rsidP="0038247A">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C4275F" w:rsidRPr="00265A74" w:rsidRDefault="00C4275F" w:rsidP="0038247A">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C4275F" w:rsidRPr="00617844" w:rsidTr="0038247A">
        <w:trPr>
          <w:cantSplit/>
        </w:trPr>
        <w:tc>
          <w:tcPr>
            <w:tcW w:w="5000" w:type="pct"/>
          </w:tcPr>
          <w:p w:rsidR="00C4275F" w:rsidRPr="00265A74" w:rsidRDefault="00C4275F" w:rsidP="0038247A">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Склады (6.9)</w:t>
            </w:r>
          </w:p>
          <w:p w:rsidR="00C4275F" w:rsidRPr="00265A74" w:rsidRDefault="00C4275F" w:rsidP="0038247A">
            <w:pPr>
              <w:jc w:val="both"/>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C4275F" w:rsidRPr="00351CE4" w:rsidRDefault="00C4275F" w:rsidP="00C4275F">
      <w:pPr>
        <w:shd w:val="clear" w:color="auto" w:fill="FFFFFF"/>
        <w:rPr>
          <w:b/>
          <w:snapToGrid w:val="0"/>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C4275F" w:rsidRPr="00617844" w:rsidRDefault="00C4275F" w:rsidP="00C4275F">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П5 не устанавливаются.</w:t>
      </w:r>
    </w:p>
    <w:p w:rsidR="00C4275F" w:rsidRPr="00C4275F" w:rsidRDefault="00C4275F" w:rsidP="00C4275F">
      <w:pPr>
        <w:rPr>
          <w:b/>
          <w:snapToGrid w:val="0"/>
        </w:rPr>
      </w:pPr>
    </w:p>
    <w:p w:rsidR="00C4275F" w:rsidRDefault="00C4275F" w:rsidP="00C4275F">
      <w:pPr>
        <w:ind w:firstLine="709"/>
        <w:jc w:val="both"/>
        <w:rPr>
          <w:snapToGrid w:val="0"/>
        </w:rPr>
      </w:pPr>
      <w:r w:rsidRPr="00C4275F">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39" w:history="1">
        <w:r w:rsidRPr="00946B44">
          <w:rPr>
            <w:snapToGrid w:val="0"/>
          </w:rPr>
          <w:t xml:space="preserve">статье </w:t>
        </w:r>
        <w:r w:rsidR="00447DB8">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C4275F" w:rsidRDefault="00C4275F" w:rsidP="00C4275F">
      <w:pPr>
        <w:ind w:firstLine="709"/>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9E25FD" w:rsidRPr="00617844" w:rsidTr="00366145">
        <w:trPr>
          <w:trHeight w:val="30"/>
        </w:trPr>
        <w:tc>
          <w:tcPr>
            <w:tcW w:w="9039" w:type="dxa"/>
            <w:gridSpan w:val="2"/>
          </w:tcPr>
          <w:p w:rsidR="009E25FD" w:rsidRPr="006E6BB7" w:rsidRDefault="00D27CC1" w:rsidP="006E6BB7">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9E25FD" w:rsidRPr="00617844">
              <w:rPr>
                <w:b/>
                <w:bCs/>
              </w:rPr>
              <w:t xml:space="preserve"> (</w:t>
            </w:r>
            <w:r w:rsidR="00C4275F">
              <w:rPr>
                <w:b/>
                <w:bCs/>
              </w:rPr>
              <w:t>П5,</w:t>
            </w:r>
            <w:r w:rsidR="009E25FD" w:rsidRPr="00617844">
              <w:rPr>
                <w:b/>
                <w:bCs/>
              </w:rPr>
              <w:t>П</w:t>
            </w:r>
            <w:proofErr w:type="gramStart"/>
            <w:r w:rsidR="009E25FD" w:rsidRPr="00617844">
              <w:rPr>
                <w:b/>
                <w:bCs/>
              </w:rPr>
              <w:t>6</w:t>
            </w:r>
            <w:proofErr w:type="gramEnd"/>
            <w:r w:rsidR="009E25FD" w:rsidRPr="00617844">
              <w:rPr>
                <w:b/>
                <w:bCs/>
              </w:rPr>
              <w:t>)</w:t>
            </w:r>
          </w:p>
        </w:tc>
      </w:tr>
      <w:tr w:rsidR="00EF788A" w:rsidRPr="00617844" w:rsidTr="00366145">
        <w:trPr>
          <w:trHeight w:val="30"/>
        </w:trPr>
        <w:tc>
          <w:tcPr>
            <w:tcW w:w="9039" w:type="dxa"/>
            <w:gridSpan w:val="2"/>
          </w:tcPr>
          <w:p w:rsidR="00EF788A" w:rsidRPr="00D27CC1" w:rsidRDefault="00EF788A" w:rsidP="00EF788A">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9E25FD" w:rsidRPr="00617844" w:rsidTr="00366145">
        <w:tc>
          <w:tcPr>
            <w:tcW w:w="5637" w:type="dxa"/>
          </w:tcPr>
          <w:p w:rsidR="009E25FD" w:rsidRPr="00255AA5" w:rsidRDefault="009E25FD" w:rsidP="00366145">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9E25FD" w:rsidRPr="00265A74" w:rsidRDefault="009E25FD" w:rsidP="00366145">
            <w:pPr>
              <w:ind w:firstLine="709"/>
              <w:jc w:val="center"/>
            </w:pPr>
            <w:r w:rsidRPr="00265A74">
              <w:rPr>
                <w:bCs/>
              </w:rPr>
              <w:t>0,002</w:t>
            </w:r>
          </w:p>
        </w:tc>
      </w:tr>
      <w:tr w:rsidR="009E25FD" w:rsidRPr="00617844" w:rsidTr="00366145">
        <w:tc>
          <w:tcPr>
            <w:tcW w:w="5637" w:type="dxa"/>
          </w:tcPr>
          <w:p w:rsidR="009E25FD" w:rsidRPr="009E25FD" w:rsidRDefault="009E25FD" w:rsidP="00366145">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9E25FD" w:rsidRPr="009E25FD" w:rsidRDefault="009E25FD" w:rsidP="00366145">
            <w:pPr>
              <w:ind w:firstLine="709"/>
              <w:jc w:val="center"/>
            </w:pPr>
          </w:p>
        </w:tc>
      </w:tr>
      <w:tr w:rsidR="009E25FD" w:rsidRPr="00617844" w:rsidTr="00366145">
        <w:tc>
          <w:tcPr>
            <w:tcW w:w="5637" w:type="dxa"/>
          </w:tcPr>
          <w:p w:rsidR="009E25FD" w:rsidRPr="00255AA5" w:rsidRDefault="009E25FD" w:rsidP="00366145">
            <w:pPr>
              <w:ind w:left="71" w:firstLine="709"/>
              <w:jc w:val="center"/>
            </w:pPr>
            <w:r w:rsidRPr="00255AA5">
              <w:t xml:space="preserve">Минимальная длина стороны по уличному фронту (м) </w:t>
            </w:r>
          </w:p>
        </w:tc>
        <w:tc>
          <w:tcPr>
            <w:tcW w:w="3402" w:type="dxa"/>
          </w:tcPr>
          <w:p w:rsidR="009E25FD" w:rsidRPr="00265A74" w:rsidRDefault="009E25FD" w:rsidP="00366145">
            <w:pPr>
              <w:ind w:firstLine="709"/>
              <w:jc w:val="center"/>
            </w:pPr>
            <w:r w:rsidRPr="00265A74">
              <w:rPr>
                <w:bCs/>
              </w:rPr>
              <w:t>3,2</w:t>
            </w:r>
          </w:p>
        </w:tc>
      </w:tr>
      <w:tr w:rsidR="009E25FD" w:rsidRPr="00617844" w:rsidTr="00366145">
        <w:tc>
          <w:tcPr>
            <w:tcW w:w="5637" w:type="dxa"/>
          </w:tcPr>
          <w:p w:rsidR="009E25FD" w:rsidRPr="00C21767" w:rsidRDefault="009E25FD" w:rsidP="00366145">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9E25FD" w:rsidRPr="00265A74" w:rsidRDefault="009E25FD" w:rsidP="00366145">
            <w:pPr>
              <w:ind w:firstLine="709"/>
              <w:jc w:val="center"/>
            </w:pPr>
            <w:r w:rsidRPr="00265A74">
              <w:t>6,25</w:t>
            </w:r>
          </w:p>
        </w:tc>
      </w:tr>
      <w:tr w:rsidR="00EF788A" w:rsidRPr="00617844" w:rsidTr="00E22541">
        <w:tc>
          <w:tcPr>
            <w:tcW w:w="9039" w:type="dxa"/>
            <w:gridSpan w:val="2"/>
          </w:tcPr>
          <w:p w:rsidR="00EF788A" w:rsidRPr="00265A74" w:rsidRDefault="00EF788A" w:rsidP="00366145">
            <w:pPr>
              <w:ind w:firstLine="709"/>
              <w:jc w:val="cente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для всех видов объектов капитального строительства</w:t>
            </w:r>
          </w:p>
        </w:tc>
        <w:tc>
          <w:tcPr>
            <w:tcW w:w="3402" w:type="dxa"/>
          </w:tcPr>
          <w:p w:rsidR="00EF788A" w:rsidRPr="00255AA5" w:rsidRDefault="00EF788A" w:rsidP="00E22541">
            <w:pPr>
              <w:ind w:firstLine="709"/>
              <w:jc w:val="center"/>
            </w:pPr>
            <w:r w:rsidRPr="00255AA5">
              <w:t>6 м</w:t>
            </w:r>
          </w:p>
        </w:tc>
      </w:tr>
      <w:tr w:rsidR="00EF788A" w:rsidRPr="00617844" w:rsidTr="00366145">
        <w:tc>
          <w:tcPr>
            <w:tcW w:w="5637" w:type="dxa"/>
          </w:tcPr>
          <w:p w:rsidR="00EF788A" w:rsidRPr="00255AA5" w:rsidRDefault="00AA6E00" w:rsidP="00E22541">
            <w:pPr>
              <w:ind w:firstLine="709"/>
              <w:jc w:val="center"/>
            </w:pPr>
            <w:r>
              <w:t xml:space="preserve">Минимальный </w:t>
            </w:r>
            <w:r w:rsidR="00EF788A" w:rsidRPr="00255AA5">
              <w:t>отступ застройки от красной линии улицы до пожарной части</w:t>
            </w:r>
          </w:p>
        </w:tc>
        <w:tc>
          <w:tcPr>
            <w:tcW w:w="3402" w:type="dxa"/>
          </w:tcPr>
          <w:p w:rsidR="00EF788A" w:rsidRPr="00255AA5" w:rsidRDefault="00EF788A" w:rsidP="00E22541">
            <w:pPr>
              <w:ind w:firstLine="709"/>
              <w:jc w:val="center"/>
            </w:pPr>
            <w:r w:rsidRPr="00255AA5">
              <w:t>10 м</w:t>
            </w:r>
          </w:p>
        </w:tc>
      </w:tr>
      <w:tr w:rsidR="00EF788A" w:rsidRPr="00617844" w:rsidTr="00E22541">
        <w:tc>
          <w:tcPr>
            <w:tcW w:w="9039" w:type="dxa"/>
            <w:gridSpan w:val="2"/>
          </w:tcPr>
          <w:p w:rsidR="00EF788A" w:rsidRPr="00265A74" w:rsidRDefault="00EF788A" w:rsidP="00366145">
            <w:pPr>
              <w:ind w:firstLine="709"/>
              <w:jc w:val="center"/>
            </w:pPr>
            <w:r w:rsidRPr="00386822">
              <w:rPr>
                <w:b/>
              </w:rPr>
              <w:t>Предельное количество этажей или предельная высота зданий, строений, сооружений</w:t>
            </w:r>
            <w:r>
              <w:rPr>
                <w:b/>
              </w:rPr>
              <w:t>:</w:t>
            </w:r>
          </w:p>
        </w:tc>
      </w:tr>
      <w:tr w:rsidR="00EF788A" w:rsidRPr="00617844" w:rsidTr="00366145">
        <w:tc>
          <w:tcPr>
            <w:tcW w:w="5637" w:type="dxa"/>
          </w:tcPr>
          <w:p w:rsidR="00EF788A" w:rsidRPr="00255AA5" w:rsidRDefault="00EF788A" w:rsidP="00E22541">
            <w:pPr>
              <w:ind w:firstLine="709"/>
              <w:jc w:val="center"/>
            </w:pPr>
            <w:r w:rsidRPr="00255AA5">
              <w:t xml:space="preserve">Максимальная высота здания до конька крыши (м) </w:t>
            </w:r>
          </w:p>
        </w:tc>
        <w:tc>
          <w:tcPr>
            <w:tcW w:w="3402" w:type="dxa"/>
          </w:tcPr>
          <w:p w:rsidR="00EF788A" w:rsidRPr="001D03DA" w:rsidRDefault="00EF788A" w:rsidP="00E22541">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EF788A" w:rsidRPr="00617844" w:rsidRDefault="00EF788A" w:rsidP="00E22541"/>
        </w:tc>
      </w:tr>
      <w:tr w:rsidR="00EF788A" w:rsidRPr="00617844" w:rsidTr="00366145">
        <w:tc>
          <w:tcPr>
            <w:tcW w:w="5637" w:type="dxa"/>
          </w:tcPr>
          <w:p w:rsidR="00EF788A" w:rsidRPr="00255AA5" w:rsidRDefault="00EF788A" w:rsidP="00E22541">
            <w:pPr>
              <w:ind w:firstLine="709"/>
              <w:jc w:val="center"/>
            </w:pPr>
            <w:r w:rsidRPr="00255AA5">
              <w:lastRenderedPageBreak/>
              <w:t xml:space="preserve">Максимальная высота оград (м) </w:t>
            </w:r>
          </w:p>
        </w:tc>
        <w:tc>
          <w:tcPr>
            <w:tcW w:w="3402" w:type="dxa"/>
          </w:tcPr>
          <w:p w:rsidR="00EF788A" w:rsidRPr="00255AA5" w:rsidRDefault="00EF788A" w:rsidP="00E22541">
            <w:pPr>
              <w:ind w:firstLine="709"/>
              <w:jc w:val="center"/>
            </w:pPr>
            <w:r w:rsidRPr="00255AA5">
              <w:rPr>
                <w:bCs/>
              </w:rPr>
              <w:t>2,0</w:t>
            </w:r>
          </w:p>
        </w:tc>
      </w:tr>
      <w:tr w:rsidR="00EF788A" w:rsidRPr="00617844" w:rsidTr="00E22541">
        <w:tc>
          <w:tcPr>
            <w:tcW w:w="9039" w:type="dxa"/>
            <w:gridSpan w:val="2"/>
          </w:tcPr>
          <w:p w:rsidR="00EF788A" w:rsidRPr="00255AA5" w:rsidRDefault="00E22541" w:rsidP="00366145">
            <w:pPr>
              <w:ind w:firstLine="709"/>
              <w:jc w:val="center"/>
              <w:rPr>
                <w:bCs/>
              </w:rPr>
            </w:pPr>
            <w:r w:rsidRPr="00386822">
              <w:rPr>
                <w:b/>
                <w:bC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w:t>
            </w:r>
            <w:proofErr w:type="spellStart"/>
            <w:r w:rsidRPr="00386822">
              <w:rPr>
                <w:b/>
                <w:bCs/>
              </w:rPr>
              <w:t>кл</w:t>
            </w:r>
            <w:proofErr w:type="spellEnd"/>
            <w:r w:rsidRPr="00386822">
              <w:rPr>
                <w:b/>
                <w:bCs/>
              </w:rPr>
              <w:t xml:space="preserve"> всей площади земельного участка:</w:t>
            </w:r>
          </w:p>
        </w:tc>
      </w:tr>
      <w:tr w:rsidR="009E25FD" w:rsidRPr="00617844" w:rsidTr="00366145">
        <w:tc>
          <w:tcPr>
            <w:tcW w:w="5637" w:type="dxa"/>
          </w:tcPr>
          <w:p w:rsidR="009E25FD" w:rsidRPr="00255AA5" w:rsidRDefault="009E25FD" w:rsidP="00366145">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60</w:t>
            </w:r>
          </w:p>
        </w:tc>
      </w:tr>
      <w:tr w:rsidR="00AA6E00" w:rsidRPr="00617844" w:rsidTr="0036072C">
        <w:tc>
          <w:tcPr>
            <w:tcW w:w="9039"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9E25FD" w:rsidRPr="00617844" w:rsidTr="00366145">
        <w:tc>
          <w:tcPr>
            <w:tcW w:w="5637" w:type="dxa"/>
          </w:tcPr>
          <w:p w:rsidR="009E25FD" w:rsidRPr="00255AA5" w:rsidRDefault="009E25FD" w:rsidP="00366145">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9E25FD" w:rsidRPr="00255AA5" w:rsidRDefault="009E25FD" w:rsidP="00366145">
            <w:pPr>
              <w:ind w:firstLine="709"/>
              <w:jc w:val="center"/>
            </w:pPr>
            <w:r w:rsidRPr="00255AA5">
              <w:rPr>
                <w:bCs/>
              </w:rPr>
              <w:t>10</w:t>
            </w:r>
          </w:p>
        </w:tc>
      </w:tr>
    </w:tbl>
    <w:p w:rsidR="009E25FD" w:rsidRDefault="009E25FD" w:rsidP="009E25FD">
      <w:pPr>
        <w:rPr>
          <w:snapToGrid w:val="0"/>
        </w:rPr>
      </w:pPr>
      <w:r w:rsidRPr="006B6B7C">
        <w:rPr>
          <w:snapToGrid w:val="0"/>
        </w:rPr>
        <w:t xml:space="preserve">    </w:t>
      </w:r>
    </w:p>
    <w:p w:rsidR="00C4275F" w:rsidRDefault="009E25FD" w:rsidP="009E25FD">
      <w:pPr>
        <w:rPr>
          <w:snapToGrid w:val="0"/>
        </w:rPr>
      </w:pPr>
      <w:r w:rsidRPr="006B6B7C">
        <w:rPr>
          <w:snapToGrid w:val="0"/>
        </w:rPr>
        <w:t xml:space="preserve">  </w:t>
      </w:r>
      <w:r w:rsidRPr="00EF788A">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0" w:history="1">
        <w:r w:rsidR="00743CB5">
          <w:rPr>
            <w:snapToGrid w:val="0"/>
          </w:rPr>
          <w:t xml:space="preserve">статье </w:t>
        </w:r>
        <w:r w:rsidR="00447DB8">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C4275F" w:rsidRDefault="00C4275F" w:rsidP="009E25FD">
      <w:pPr>
        <w:rPr>
          <w:snapToGrid w:val="0"/>
        </w:rPr>
      </w:pPr>
    </w:p>
    <w:p w:rsidR="009E25FD" w:rsidRPr="00845397" w:rsidRDefault="009E25FD" w:rsidP="009E25FD">
      <w:pPr>
        <w:shd w:val="clear" w:color="auto" w:fill="E9ECF1"/>
        <w:textAlignment w:val="baseline"/>
        <w:outlineLvl w:val="4"/>
        <w:rPr>
          <w:b/>
          <w:spacing w:val="1"/>
        </w:rPr>
      </w:pPr>
      <w:r w:rsidRPr="002A4E8C">
        <w:rPr>
          <w:b/>
          <w:spacing w:val="1"/>
        </w:rPr>
        <w:t>Градостроительный регламент зоны гаражей (П</w:t>
      </w:r>
      <w:proofErr w:type="gramStart"/>
      <w:r w:rsidRPr="002A4E8C">
        <w:rPr>
          <w:b/>
          <w:spacing w:val="1"/>
        </w:rPr>
        <w:t>6</w:t>
      </w:r>
      <w:proofErr w:type="gramEnd"/>
      <w:r w:rsidRPr="002A4E8C">
        <w:rPr>
          <w:b/>
          <w:spacing w:val="1"/>
        </w:rPr>
        <w:t>),</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t>Коммунальное обслуживание</w:t>
            </w:r>
            <w:r w:rsidRPr="00265A74">
              <w:t xml:space="preserve"> </w:t>
            </w:r>
            <w:r w:rsidRPr="00265A74">
              <w:rPr>
                <w:b/>
              </w:rPr>
              <w:t>(3.1)</w:t>
            </w:r>
          </w:p>
          <w:p w:rsidR="009E25FD" w:rsidRPr="00265A74" w:rsidRDefault="009E25FD" w:rsidP="00366145">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1" w:history="1">
        <w:r w:rsidRPr="00946B44">
          <w:rPr>
            <w:snapToGrid w:val="0"/>
          </w:rPr>
          <w:t xml:space="preserve">статье </w:t>
        </w:r>
        <w:r w:rsidR="00447DB8">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0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575"/>
      </w:tblGrid>
      <w:tr w:rsidR="004E66BD" w:rsidRPr="00617844" w:rsidTr="004E66BD">
        <w:trPr>
          <w:trHeight w:val="285"/>
        </w:trPr>
        <w:tc>
          <w:tcPr>
            <w:tcW w:w="4621" w:type="pct"/>
          </w:tcPr>
          <w:p w:rsidR="004E66BD" w:rsidRPr="00617844" w:rsidRDefault="004E66BD" w:rsidP="00366145">
            <w:pPr>
              <w:jc w:val="both"/>
              <w:rPr>
                <w:b/>
                <w:bCs/>
              </w:rPr>
            </w:pPr>
            <w:r w:rsidRPr="00617844">
              <w:rPr>
                <w:b/>
                <w:bCs/>
              </w:rPr>
              <w:t>Виды разрешенного использования</w:t>
            </w:r>
          </w:p>
        </w:tc>
        <w:tc>
          <w:tcPr>
            <w:tcW w:w="379" w:type="pct"/>
          </w:tcPr>
          <w:p w:rsidR="004E66BD" w:rsidRPr="00617844" w:rsidRDefault="004E66BD" w:rsidP="00366145">
            <w:pPr>
              <w:jc w:val="center"/>
              <w:rPr>
                <w:b/>
                <w:bCs/>
              </w:rPr>
            </w:pPr>
            <w:r w:rsidRPr="00617844">
              <w:rPr>
                <w:b/>
                <w:bCs/>
              </w:rPr>
              <w:t>И3</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4E66BD" w:rsidRPr="00121103" w:rsidRDefault="004E66BD"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4E66BD" w:rsidRPr="00617844" w:rsidRDefault="004E66BD" w:rsidP="00366145">
            <w:pPr>
              <w:jc w:val="both"/>
            </w:pPr>
            <w:r w:rsidRPr="00121103">
              <w:t>размещение объектов, предназначенных для технического обслуживания и ремонта воздушных судов.</w:t>
            </w:r>
          </w:p>
        </w:tc>
        <w:tc>
          <w:tcPr>
            <w:tcW w:w="379" w:type="pct"/>
          </w:tcPr>
          <w:p w:rsidR="004E66BD" w:rsidRPr="00617844" w:rsidRDefault="004E66BD" w:rsidP="00366145">
            <w:pPr>
              <w:jc w:val="center"/>
              <w:rPr>
                <w:b/>
                <w:bCs/>
              </w:rPr>
            </w:pPr>
            <w:r w:rsidRPr="00617844">
              <w:rPr>
                <w:b/>
                <w:bCs/>
              </w:rPr>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4E66BD" w:rsidRPr="00366145" w:rsidRDefault="004E66BD" w:rsidP="00366145">
            <w:pPr>
              <w:autoSpaceDE w:val="0"/>
              <w:autoSpaceDN w:val="0"/>
              <w:adjustRightInd w:val="0"/>
              <w:jc w:val="both"/>
            </w:pPr>
            <w:r w:rsidRPr="00366145">
              <w:lastRenderedPageBreak/>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4E66BD" w:rsidRPr="00366145" w:rsidRDefault="004E66BD"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79" w:type="pct"/>
          </w:tcPr>
          <w:p w:rsidR="004E66BD" w:rsidRPr="00617844" w:rsidRDefault="004E66BD" w:rsidP="00366145">
            <w:pPr>
              <w:jc w:val="center"/>
              <w:rPr>
                <w:b/>
                <w:bCs/>
              </w:rPr>
            </w:pPr>
            <w:r w:rsidRPr="00617844">
              <w:rPr>
                <w:b/>
                <w:bCs/>
              </w:rPr>
              <w:lastRenderedPageBreak/>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proofErr w:type="gramStart"/>
            <w:r w:rsidRPr="00366145">
              <w:rPr>
                <w:rFonts w:ascii="Times New Roman" w:hAnsi="Times New Roman" w:cs="Times New Roman"/>
              </w:rPr>
              <w:lastRenderedPageBreak/>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9" w:type="pct"/>
          </w:tcPr>
          <w:p w:rsidR="004E66BD" w:rsidRPr="00617844" w:rsidRDefault="004E66BD" w:rsidP="00366145">
            <w:pPr>
              <w:shd w:val="clear" w:color="auto" w:fill="FFFFFF"/>
              <w:jc w:val="center"/>
              <w:rPr>
                <w:b/>
                <w:snapToGrid w:val="0"/>
              </w:rPr>
            </w:pPr>
            <w:r w:rsidRPr="00617844">
              <w:rPr>
                <w:b/>
                <w:snapToGrid w:val="0"/>
              </w:rPr>
              <w:t>О</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4E66BD" w:rsidRPr="00121103" w:rsidRDefault="004E66BD"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E66BD" w:rsidRPr="00121103" w:rsidRDefault="004E66BD"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79" w:type="pct"/>
          </w:tcPr>
          <w:p w:rsidR="004E66BD" w:rsidRPr="00617844" w:rsidRDefault="004E66BD" w:rsidP="00366145">
            <w:pPr>
              <w:shd w:val="clear" w:color="auto" w:fill="FFFFFF"/>
              <w:jc w:val="center"/>
              <w:rPr>
                <w:b/>
                <w:snapToGrid w:val="0"/>
              </w:rPr>
            </w:pPr>
            <w:r w:rsidRPr="00617844">
              <w:rPr>
                <w:b/>
                <w:snapToGrid w:val="0"/>
              </w:rPr>
              <w:t>-</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r w:rsidRPr="00121103">
              <w:rPr>
                <w:b/>
              </w:rPr>
              <w:t>Земельные участки (территории) общего пользования (12):</w:t>
            </w:r>
          </w:p>
          <w:p w:rsidR="004E66BD" w:rsidRPr="00121103" w:rsidRDefault="004E66BD"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79" w:type="pct"/>
          </w:tcPr>
          <w:p w:rsidR="004E66BD" w:rsidRPr="00617844" w:rsidRDefault="004E66BD" w:rsidP="00366145">
            <w:pPr>
              <w:shd w:val="clear" w:color="auto" w:fill="FFFFFF"/>
              <w:jc w:val="center"/>
              <w:rPr>
                <w:b/>
                <w:snapToGrid w:val="0"/>
              </w:rPr>
            </w:pPr>
          </w:p>
        </w:tc>
      </w:tr>
      <w:tr w:rsidR="004E66BD" w:rsidRPr="00617844" w:rsidTr="004E66BD">
        <w:trPr>
          <w:gridAfter w:val="1"/>
          <w:wAfter w:w="379" w:type="pct"/>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lastRenderedPageBreak/>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2" w:history="1">
        <w:r w:rsidRPr="00946B44">
          <w:rPr>
            <w:snapToGrid w:val="0"/>
          </w:rPr>
          <w:t xml:space="preserve">статье </w:t>
        </w:r>
        <w:r w:rsidR="00447DB8">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lastRenderedPageBreak/>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3" w:history="1">
        <w:r w:rsidRPr="00946B44">
          <w:rPr>
            <w:snapToGrid w:val="0"/>
          </w:rPr>
          <w:t>статье</w:t>
        </w:r>
        <w:r w:rsidR="00946B44">
          <w:rPr>
            <w:snapToGrid w:val="0"/>
          </w:rPr>
          <w:t xml:space="preserve"> </w:t>
        </w:r>
        <w:r w:rsidR="00447DB8">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lastRenderedPageBreak/>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t xml:space="preserve">отступ застройки от красной линии улицы для всех </w:t>
            </w:r>
            <w:r w:rsidRPr="00617844">
              <w:rPr>
                <w:snapToGrid w:val="0"/>
              </w:rPr>
              <w:lastRenderedPageBreak/>
              <w:t>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lastRenderedPageBreak/>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lastRenderedPageBreak/>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4" w:history="1">
        <w:r w:rsidRPr="00946B44">
          <w:rPr>
            <w:snapToGrid w:val="0"/>
          </w:rPr>
          <w:t>статье</w:t>
        </w:r>
        <w:r w:rsidR="00946B44">
          <w:rPr>
            <w:snapToGrid w:val="0"/>
          </w:rPr>
          <w:t xml:space="preserve"> </w:t>
        </w:r>
        <w:r w:rsidR="00447DB8">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1.14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 xml:space="preserve">1.15 Размещение зданий, сооружений, используемых для производства, хранения, первичной и глубокой переработки </w:t>
      </w:r>
      <w:r w:rsidRPr="00617844">
        <w:lastRenderedPageBreak/>
        <w:t>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2535F1" w:rsidRPr="002535F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lastRenderedPageBreak/>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 xml:space="preserve">Предельное количество этажей или предельная высота зданий, строений, </w:t>
            </w:r>
            <w:r w:rsidRPr="00386822">
              <w:rPr>
                <w:b/>
              </w:rPr>
              <w:lastRenderedPageBreak/>
              <w:t>сооружений</w:t>
            </w:r>
          </w:p>
        </w:tc>
      </w:tr>
      <w:tr w:rsidR="00AA6E00" w:rsidRPr="003A63A5" w:rsidTr="00FA3535">
        <w:tc>
          <w:tcPr>
            <w:tcW w:w="7289" w:type="dxa"/>
          </w:tcPr>
          <w:p w:rsidR="00AA6E00" w:rsidRPr="004B4683" w:rsidRDefault="00AA6E00" w:rsidP="0036072C">
            <w:pPr>
              <w:ind w:firstLine="709"/>
              <w:jc w:val="center"/>
            </w:pPr>
            <w:r w:rsidRPr="004B4683">
              <w:lastRenderedPageBreak/>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5" w:history="1">
        <w:r w:rsidRPr="00946B44">
          <w:rPr>
            <w:snapToGrid w:val="0"/>
          </w:rPr>
          <w:t>статье</w:t>
        </w:r>
        <w:r w:rsidR="00946B44">
          <w:rPr>
            <w:snapToGrid w:val="0"/>
          </w:rPr>
          <w:t xml:space="preserve"> </w:t>
        </w:r>
        <w:r w:rsidR="00447DB8">
          <w:rPr>
            <w:snapToGrid w:val="0"/>
          </w:rPr>
          <w:t>45</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2535F1" w:rsidRPr="002535F1">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 xml:space="preserve">Размещение кладбищ, крематориев и мест захоронения; </w:t>
            </w:r>
            <w:r w:rsidRPr="00617844">
              <w:lastRenderedPageBreak/>
              <w:t>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lastRenderedPageBreak/>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lastRenderedPageBreak/>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36072C">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36072C">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 xml:space="preserve">Минимальные расстояния от скотомогильников до </w:t>
            </w:r>
            <w:r w:rsidRPr="00882141">
              <w:rPr>
                <w:rFonts w:ascii="Times New Roman" w:hAnsi="Times New Roman" w:cs="Times New Roman"/>
              </w:rPr>
              <w:lastRenderedPageBreak/>
              <w:t>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lastRenderedPageBreak/>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lastRenderedPageBreak/>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36072C">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36072C">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36072C">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36072C">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6" w:history="1">
        <w:r w:rsidRPr="00946B44">
          <w:rPr>
            <w:snapToGrid w:val="0"/>
          </w:rPr>
          <w:t>статье</w:t>
        </w:r>
        <w:r w:rsidR="00946B44">
          <w:rPr>
            <w:snapToGrid w:val="0"/>
          </w:rPr>
          <w:t xml:space="preserve"> </w:t>
        </w:r>
        <w:r w:rsidR="00447DB8">
          <w:rPr>
            <w:snapToGrid w:val="0"/>
          </w:rPr>
          <w:t>45</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47DB8" w:rsidRDefault="00447DB8" w:rsidP="0071549B">
      <w:pPr>
        <w:autoSpaceDE w:val="0"/>
        <w:autoSpaceDN w:val="0"/>
        <w:adjustRightInd w:val="0"/>
        <w:jc w:val="center"/>
        <w:rPr>
          <w:b/>
          <w:snapToGrid w:val="0"/>
          <w:sz w:val="28"/>
          <w:szCs w:val="28"/>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447DB8">
        <w:rPr>
          <w:b/>
          <w:snapToGrid w:val="0"/>
          <w:sz w:val="28"/>
          <w:szCs w:val="28"/>
        </w:rPr>
        <w:t>5</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Default="0071549B" w:rsidP="0071549B">
      <w:pPr>
        <w:autoSpaceDE w:val="0"/>
        <w:autoSpaceDN w:val="0"/>
        <w:adjustRightInd w:val="0"/>
        <w:ind w:firstLine="709"/>
        <w:jc w:val="both"/>
      </w:pPr>
      <w:r w:rsidRPr="003C3984">
        <w:t xml:space="preserve">-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w:t>
      </w:r>
      <w:r w:rsidRPr="003C3984">
        <w:lastRenderedPageBreak/>
        <w:t>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FE4600" w:rsidP="0071549B">
      <w:pPr>
        <w:shd w:val="clear" w:color="auto" w:fill="FFFFFF"/>
        <w:autoSpaceDE w:val="0"/>
        <w:autoSpaceDN w:val="0"/>
        <w:adjustRightInd w:val="0"/>
        <w:ind w:firstLine="709"/>
        <w:jc w:val="both"/>
        <w:rPr>
          <w:b/>
        </w:rPr>
      </w:pPr>
      <w:r>
        <w:rPr>
          <w:b/>
        </w:rPr>
        <w:t>3.</w:t>
      </w:r>
      <w:r w:rsidR="0071549B" w:rsidRPr="003C3984">
        <w:rPr>
          <w:b/>
        </w:rPr>
        <w:t>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Pr="003C3984" w:rsidRDefault="008E3248" w:rsidP="0071549B">
      <w:pPr>
        <w:shd w:val="clear" w:color="auto" w:fill="FFFFFF"/>
        <w:autoSpaceDE w:val="0"/>
        <w:autoSpaceDN w:val="0"/>
        <w:adjustRightInd w:val="0"/>
        <w:ind w:firstLine="709"/>
        <w:jc w:val="both"/>
      </w:pPr>
      <w:r>
        <w:t>35 кВ- 15 метров</w:t>
      </w:r>
    </w:p>
    <w:p w:rsidR="0071549B" w:rsidRPr="003C3984" w:rsidRDefault="00FE4600" w:rsidP="0071549B">
      <w:pPr>
        <w:shd w:val="clear" w:color="auto" w:fill="FFFFFF"/>
        <w:autoSpaceDE w:val="0"/>
        <w:autoSpaceDN w:val="0"/>
        <w:adjustRightInd w:val="0"/>
        <w:ind w:firstLine="709"/>
        <w:jc w:val="both"/>
        <w:rPr>
          <w:b/>
          <w:highlight w:val="yellow"/>
        </w:rPr>
      </w:pPr>
      <w:r>
        <w:rPr>
          <w:b/>
        </w:rPr>
        <w:t>4</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7"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8"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lastRenderedPageBreak/>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FE4600" w:rsidP="0071549B">
      <w:pPr>
        <w:pStyle w:val="23"/>
        <w:spacing w:line="240" w:lineRule="auto"/>
        <w:rPr>
          <w:rFonts w:ascii="Times New Roman" w:hAnsi="Times New Roman"/>
          <w:b/>
        </w:rPr>
      </w:pPr>
      <w:r>
        <w:rPr>
          <w:rFonts w:ascii="Times New Roman" w:hAnsi="Times New Roman"/>
          <w:b/>
        </w:rPr>
        <w:t>5</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lastRenderedPageBreak/>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49"/>
          <w:headerReference w:type="default" r:id="rId50"/>
          <w:footerReference w:type="even" r:id="rId51"/>
          <w:footerReference w:type="default" r:id="rId52"/>
          <w:headerReference w:type="first" r:id="rId53"/>
          <w:footerReference w:type="first" r:id="rId54"/>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BFC" w:rsidRPr="00A27319" w:rsidRDefault="001D7BFC" w:rsidP="00A27319">
      <w:r>
        <w:separator/>
      </w:r>
    </w:p>
  </w:endnote>
  <w:endnote w:type="continuationSeparator" w:id="0">
    <w:p w:rsidR="001D7BFC" w:rsidRPr="00A27319" w:rsidRDefault="001D7BFC"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36072C" w:rsidRDefault="002535F1">
        <w:pPr>
          <w:pStyle w:val="ae"/>
        </w:pPr>
        <w:fldSimple w:instr=" PAGE   \* MERGEFORMAT ">
          <w:r w:rsidR="009821A5">
            <w:rPr>
              <w:noProof/>
            </w:rPr>
            <w:t>37</w:t>
          </w:r>
        </w:fldSimple>
      </w:p>
    </w:sdtContent>
  </w:sdt>
  <w:p w:rsidR="0036072C" w:rsidRPr="00856919" w:rsidRDefault="0036072C"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BFC" w:rsidRPr="00A27319" w:rsidRDefault="001D7BFC" w:rsidP="00A27319">
      <w:r>
        <w:separator/>
      </w:r>
    </w:p>
  </w:footnote>
  <w:footnote w:type="continuationSeparator" w:id="0">
    <w:p w:rsidR="001D7BFC" w:rsidRPr="00A27319" w:rsidRDefault="001D7BFC"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72C" w:rsidRDefault="0036072C">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14D40"/>
    <w:rsid w:val="00023147"/>
    <w:rsid w:val="00023C19"/>
    <w:rsid w:val="00024296"/>
    <w:rsid w:val="00027EA8"/>
    <w:rsid w:val="0003013B"/>
    <w:rsid w:val="00030A29"/>
    <w:rsid w:val="000332D2"/>
    <w:rsid w:val="00081FC1"/>
    <w:rsid w:val="000910C6"/>
    <w:rsid w:val="00094199"/>
    <w:rsid w:val="000A33CB"/>
    <w:rsid w:val="000B0455"/>
    <w:rsid w:val="000B06C6"/>
    <w:rsid w:val="000B4AAE"/>
    <w:rsid w:val="000C134F"/>
    <w:rsid w:val="000D1360"/>
    <w:rsid w:val="000D487A"/>
    <w:rsid w:val="000D7652"/>
    <w:rsid w:val="000E7C9C"/>
    <w:rsid w:val="000F189D"/>
    <w:rsid w:val="00113A10"/>
    <w:rsid w:val="001219CA"/>
    <w:rsid w:val="00126BE7"/>
    <w:rsid w:val="00126C48"/>
    <w:rsid w:val="00131F8A"/>
    <w:rsid w:val="00156ABA"/>
    <w:rsid w:val="00160169"/>
    <w:rsid w:val="001658BE"/>
    <w:rsid w:val="00171C51"/>
    <w:rsid w:val="001921EA"/>
    <w:rsid w:val="001924A9"/>
    <w:rsid w:val="0019253A"/>
    <w:rsid w:val="001957F2"/>
    <w:rsid w:val="0019742B"/>
    <w:rsid w:val="001A0965"/>
    <w:rsid w:val="001A4314"/>
    <w:rsid w:val="001B43FB"/>
    <w:rsid w:val="001B7051"/>
    <w:rsid w:val="001C24EB"/>
    <w:rsid w:val="001C673F"/>
    <w:rsid w:val="001D03DA"/>
    <w:rsid w:val="001D3459"/>
    <w:rsid w:val="001D3FCB"/>
    <w:rsid w:val="001D5A26"/>
    <w:rsid w:val="001D7BFC"/>
    <w:rsid w:val="001E0AAD"/>
    <w:rsid w:val="001E2EDB"/>
    <w:rsid w:val="001F4769"/>
    <w:rsid w:val="00203E3C"/>
    <w:rsid w:val="002059F2"/>
    <w:rsid w:val="002076A9"/>
    <w:rsid w:val="00214766"/>
    <w:rsid w:val="0021517C"/>
    <w:rsid w:val="00221D53"/>
    <w:rsid w:val="00231E67"/>
    <w:rsid w:val="00237B23"/>
    <w:rsid w:val="002535F1"/>
    <w:rsid w:val="002749B1"/>
    <w:rsid w:val="00280DE8"/>
    <w:rsid w:val="00285E04"/>
    <w:rsid w:val="00291D0D"/>
    <w:rsid w:val="002A4E8C"/>
    <w:rsid w:val="002A7BCA"/>
    <w:rsid w:val="002B3107"/>
    <w:rsid w:val="002B6B9E"/>
    <w:rsid w:val="002B7D73"/>
    <w:rsid w:val="002C65EE"/>
    <w:rsid w:val="002C7A72"/>
    <w:rsid w:val="003072F4"/>
    <w:rsid w:val="003119A1"/>
    <w:rsid w:val="0031547F"/>
    <w:rsid w:val="00323F7E"/>
    <w:rsid w:val="00340EE5"/>
    <w:rsid w:val="00342F07"/>
    <w:rsid w:val="0034361C"/>
    <w:rsid w:val="003507DD"/>
    <w:rsid w:val="00353058"/>
    <w:rsid w:val="00356F2F"/>
    <w:rsid w:val="00360382"/>
    <w:rsid w:val="0036072C"/>
    <w:rsid w:val="00363065"/>
    <w:rsid w:val="00366145"/>
    <w:rsid w:val="003761DD"/>
    <w:rsid w:val="00386822"/>
    <w:rsid w:val="00387728"/>
    <w:rsid w:val="00396BC5"/>
    <w:rsid w:val="003A0ED9"/>
    <w:rsid w:val="003A1FDA"/>
    <w:rsid w:val="003C483E"/>
    <w:rsid w:val="003D4694"/>
    <w:rsid w:val="003E5235"/>
    <w:rsid w:val="003F1792"/>
    <w:rsid w:val="003F4F8A"/>
    <w:rsid w:val="00411ABE"/>
    <w:rsid w:val="00412513"/>
    <w:rsid w:val="0041357A"/>
    <w:rsid w:val="0041585D"/>
    <w:rsid w:val="0043134E"/>
    <w:rsid w:val="00433ACF"/>
    <w:rsid w:val="00446570"/>
    <w:rsid w:val="00447DB8"/>
    <w:rsid w:val="00454495"/>
    <w:rsid w:val="0046421D"/>
    <w:rsid w:val="00471C04"/>
    <w:rsid w:val="00476028"/>
    <w:rsid w:val="004831A7"/>
    <w:rsid w:val="0048348F"/>
    <w:rsid w:val="00487454"/>
    <w:rsid w:val="00487EEC"/>
    <w:rsid w:val="00492E0E"/>
    <w:rsid w:val="004A1BA4"/>
    <w:rsid w:val="004A5ED5"/>
    <w:rsid w:val="004B4683"/>
    <w:rsid w:val="004C5726"/>
    <w:rsid w:val="004D3FB2"/>
    <w:rsid w:val="004E1005"/>
    <w:rsid w:val="004E3F66"/>
    <w:rsid w:val="004E66BD"/>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448DB"/>
    <w:rsid w:val="00646172"/>
    <w:rsid w:val="00650799"/>
    <w:rsid w:val="00656B24"/>
    <w:rsid w:val="00663FA4"/>
    <w:rsid w:val="00672D2C"/>
    <w:rsid w:val="00675FE9"/>
    <w:rsid w:val="00680D57"/>
    <w:rsid w:val="0068111D"/>
    <w:rsid w:val="006A1DEB"/>
    <w:rsid w:val="006A47A0"/>
    <w:rsid w:val="006A75D5"/>
    <w:rsid w:val="006D3010"/>
    <w:rsid w:val="006D4860"/>
    <w:rsid w:val="006D4F61"/>
    <w:rsid w:val="006E6BB7"/>
    <w:rsid w:val="00700765"/>
    <w:rsid w:val="00703964"/>
    <w:rsid w:val="0071549B"/>
    <w:rsid w:val="00724DBE"/>
    <w:rsid w:val="00743CB5"/>
    <w:rsid w:val="00746CCF"/>
    <w:rsid w:val="00761DFB"/>
    <w:rsid w:val="00776062"/>
    <w:rsid w:val="00776EEC"/>
    <w:rsid w:val="0078388F"/>
    <w:rsid w:val="00796810"/>
    <w:rsid w:val="007B589F"/>
    <w:rsid w:val="007C2FB6"/>
    <w:rsid w:val="007E2B5B"/>
    <w:rsid w:val="007E2D84"/>
    <w:rsid w:val="007F5510"/>
    <w:rsid w:val="00800AF8"/>
    <w:rsid w:val="00807A35"/>
    <w:rsid w:val="00810467"/>
    <w:rsid w:val="0081742A"/>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0A88"/>
    <w:rsid w:val="008A57C8"/>
    <w:rsid w:val="008A5C7C"/>
    <w:rsid w:val="008A63AB"/>
    <w:rsid w:val="008B29A3"/>
    <w:rsid w:val="008C3DB6"/>
    <w:rsid w:val="008C5004"/>
    <w:rsid w:val="008D0DB2"/>
    <w:rsid w:val="008D5111"/>
    <w:rsid w:val="008E2840"/>
    <w:rsid w:val="008E3248"/>
    <w:rsid w:val="008F3F4B"/>
    <w:rsid w:val="008F50B8"/>
    <w:rsid w:val="00915A9D"/>
    <w:rsid w:val="00920F35"/>
    <w:rsid w:val="009352FE"/>
    <w:rsid w:val="009433B0"/>
    <w:rsid w:val="00946B44"/>
    <w:rsid w:val="00956E04"/>
    <w:rsid w:val="00962CD8"/>
    <w:rsid w:val="00967D90"/>
    <w:rsid w:val="009777B1"/>
    <w:rsid w:val="009821A5"/>
    <w:rsid w:val="00990F28"/>
    <w:rsid w:val="00992D52"/>
    <w:rsid w:val="0099655D"/>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43DEA"/>
    <w:rsid w:val="00A525F9"/>
    <w:rsid w:val="00A52B60"/>
    <w:rsid w:val="00A575F4"/>
    <w:rsid w:val="00A600D6"/>
    <w:rsid w:val="00A60AF8"/>
    <w:rsid w:val="00A6154B"/>
    <w:rsid w:val="00A66ED1"/>
    <w:rsid w:val="00A76A29"/>
    <w:rsid w:val="00A76B79"/>
    <w:rsid w:val="00A77071"/>
    <w:rsid w:val="00A90D61"/>
    <w:rsid w:val="00A94484"/>
    <w:rsid w:val="00A96EA2"/>
    <w:rsid w:val="00A96EB8"/>
    <w:rsid w:val="00AA6E00"/>
    <w:rsid w:val="00AB221A"/>
    <w:rsid w:val="00AC6046"/>
    <w:rsid w:val="00AC7D67"/>
    <w:rsid w:val="00AD615B"/>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0659"/>
    <w:rsid w:val="00BD1A59"/>
    <w:rsid w:val="00BE6568"/>
    <w:rsid w:val="00C05EBA"/>
    <w:rsid w:val="00C117BB"/>
    <w:rsid w:val="00C12F73"/>
    <w:rsid w:val="00C250FE"/>
    <w:rsid w:val="00C253A7"/>
    <w:rsid w:val="00C276EF"/>
    <w:rsid w:val="00C30593"/>
    <w:rsid w:val="00C41056"/>
    <w:rsid w:val="00C4275F"/>
    <w:rsid w:val="00C44D55"/>
    <w:rsid w:val="00C6345D"/>
    <w:rsid w:val="00CA6660"/>
    <w:rsid w:val="00CB1580"/>
    <w:rsid w:val="00CB725B"/>
    <w:rsid w:val="00CC00C2"/>
    <w:rsid w:val="00CC0C10"/>
    <w:rsid w:val="00CC17FD"/>
    <w:rsid w:val="00CC3D22"/>
    <w:rsid w:val="00CC535C"/>
    <w:rsid w:val="00CC5973"/>
    <w:rsid w:val="00CF291C"/>
    <w:rsid w:val="00CF2B2C"/>
    <w:rsid w:val="00CF76D5"/>
    <w:rsid w:val="00D01631"/>
    <w:rsid w:val="00D05036"/>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DE7793"/>
    <w:rsid w:val="00E010C7"/>
    <w:rsid w:val="00E03294"/>
    <w:rsid w:val="00E11B03"/>
    <w:rsid w:val="00E17110"/>
    <w:rsid w:val="00E17CC9"/>
    <w:rsid w:val="00E22541"/>
    <w:rsid w:val="00E249AB"/>
    <w:rsid w:val="00E2730A"/>
    <w:rsid w:val="00E278AB"/>
    <w:rsid w:val="00E363BF"/>
    <w:rsid w:val="00E5774B"/>
    <w:rsid w:val="00E61EA2"/>
    <w:rsid w:val="00E62DD4"/>
    <w:rsid w:val="00E6407F"/>
    <w:rsid w:val="00E84061"/>
    <w:rsid w:val="00E84934"/>
    <w:rsid w:val="00EA5A04"/>
    <w:rsid w:val="00EB1F5E"/>
    <w:rsid w:val="00EB4BA9"/>
    <w:rsid w:val="00EB6CA5"/>
    <w:rsid w:val="00EC5BBC"/>
    <w:rsid w:val="00EF5381"/>
    <w:rsid w:val="00EF788A"/>
    <w:rsid w:val="00F12260"/>
    <w:rsid w:val="00F13B7E"/>
    <w:rsid w:val="00F15FC0"/>
    <w:rsid w:val="00F2574C"/>
    <w:rsid w:val="00F43980"/>
    <w:rsid w:val="00F44E71"/>
    <w:rsid w:val="00F90D27"/>
    <w:rsid w:val="00F95C64"/>
    <w:rsid w:val="00FA0F04"/>
    <w:rsid w:val="00FA1475"/>
    <w:rsid w:val="00FA3535"/>
    <w:rsid w:val="00FA38E4"/>
    <w:rsid w:val="00FB768C"/>
    <w:rsid w:val="00FC0F1B"/>
    <w:rsid w:val="00FD362E"/>
    <w:rsid w:val="00FE12C5"/>
    <w:rsid w:val="00FE4600"/>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yperlink" Target="http://docs.cntd.ru/document/901729631"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yperlink" Target="http://docs.cntd.ru/document/462703487" TargetMode="Externa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462703487"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eader" Target="header1.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462703487"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hyperlink" Target="http://docs.cntd.ru/document/901859406" TargetMode="External"/><Relationship Id="rId56" Type="http://schemas.openxmlformats.org/officeDocument/2006/relationships/theme" Target="theme/theme1.xml"/><Relationship Id="rId8" Type="http://schemas.openxmlformats.org/officeDocument/2006/relationships/hyperlink" Target="garantF1://12038258.0" TargetMode="External"/><Relationship Id="rId51" Type="http://schemas.openxmlformats.org/officeDocument/2006/relationships/footer" Target="foot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9E2B0-3B15-4FD9-B94E-BED6A07E2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1463</TotalTime>
  <Pages>76</Pages>
  <Words>31962</Words>
  <Characters>182186</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213721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35</cp:revision>
  <cp:lastPrinted>2017-11-28T23:19:00Z</cp:lastPrinted>
  <dcterms:created xsi:type="dcterms:W3CDTF">2017-02-01T06:14:00Z</dcterms:created>
  <dcterms:modified xsi:type="dcterms:W3CDTF">2017-12-11T06:33:00Z</dcterms:modified>
</cp:coreProperties>
</file>